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/>
          <w:sz w:val="36"/>
          <w:szCs w:val="32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36"/>
          <w:szCs w:val="32"/>
        </w:rPr>
      </w:pP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证书（证件）材料目录（</w:t>
      </w:r>
      <w:r>
        <w:rPr>
          <w:rFonts w:hint="eastAsia" w:ascii="黑体" w:hAnsi="黑体" w:eastAsia="黑体"/>
          <w:sz w:val="36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sz w:val="36"/>
          <w:szCs w:val="32"/>
        </w:rPr>
        <w:t>年度）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</w:p>
    <w:p>
      <w:pPr>
        <w:spacing w:line="520" w:lineRule="exact"/>
        <w:rPr>
          <w:rFonts w:hint="eastAsia" w:ascii="仿宋_GB2312" w:eastAsia="黑体"/>
          <w:sz w:val="30"/>
          <w:szCs w:val="30"/>
          <w:u w:val="single"/>
        </w:rPr>
      </w:pPr>
      <w:r>
        <w:rPr>
          <w:rFonts w:hint="eastAsia" w:eastAsia="黑体"/>
          <w:sz w:val="30"/>
          <w:szCs w:val="30"/>
        </w:rPr>
        <w:t xml:space="preserve">单位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  <w:r>
        <w:rPr>
          <w:rFonts w:hint="eastAsia" w:eastAsia="黑体"/>
          <w:sz w:val="30"/>
          <w:szCs w:val="30"/>
        </w:rPr>
        <w:t xml:space="preserve">  申报系列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p>
      <w:pPr>
        <w:spacing w:line="520" w:lineRule="exact"/>
        <w:rPr>
          <w:rFonts w:hint="eastAsia" w:ascii="仿宋_GB2312" w:eastAsia="黑体"/>
          <w:sz w:val="30"/>
          <w:szCs w:val="30"/>
          <w:u w:val="single"/>
        </w:rPr>
      </w:pPr>
      <w:r>
        <w:rPr>
          <w:rFonts w:hint="eastAsia" w:eastAsia="黑体"/>
          <w:sz w:val="30"/>
          <w:szCs w:val="30"/>
        </w:rPr>
        <w:t xml:space="preserve">姓名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</w:t>
      </w:r>
      <w:r>
        <w:rPr>
          <w:rFonts w:hint="eastAsia" w:eastAsia="黑体"/>
          <w:sz w:val="30"/>
          <w:szCs w:val="30"/>
        </w:rPr>
        <w:t xml:space="preserve">  申报资格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tbl>
      <w:tblPr>
        <w:tblStyle w:val="7"/>
        <w:tblpPr w:leftFromText="180" w:rightFromText="180" w:vertAnchor="page" w:horzAnchor="margin" w:tblpY="5536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证书（证件）名称（复印件）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①身份证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（正反复印）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②申报表填写的学历证书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③申报表填写的学位证书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④现专业技术职务证书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⑤获奖证书（任现职以来的）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⑥其他证书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</w:tbl>
    <w:p>
      <w:pPr>
        <w:spacing w:line="520" w:lineRule="exact"/>
        <w:rPr>
          <w:rFonts w:ascii="仿宋_GB2312" w:eastAsia="黑体"/>
          <w:sz w:val="30"/>
          <w:szCs w:val="30"/>
          <w:u w:val="single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40FB0"/>
    <w:rsid w:val="0024637C"/>
    <w:rsid w:val="00264439"/>
    <w:rsid w:val="00363FA9"/>
    <w:rsid w:val="00425508"/>
    <w:rsid w:val="00480B16"/>
    <w:rsid w:val="00562313"/>
    <w:rsid w:val="005B6024"/>
    <w:rsid w:val="005C012E"/>
    <w:rsid w:val="00767B92"/>
    <w:rsid w:val="007E2172"/>
    <w:rsid w:val="008A3343"/>
    <w:rsid w:val="00945DC6"/>
    <w:rsid w:val="009A66C2"/>
    <w:rsid w:val="009F7AF8"/>
    <w:rsid w:val="00B9109F"/>
    <w:rsid w:val="00BF0635"/>
    <w:rsid w:val="00CB4549"/>
    <w:rsid w:val="00DA18D8"/>
    <w:rsid w:val="00DB7F39"/>
    <w:rsid w:val="00F55107"/>
    <w:rsid w:val="07DA4751"/>
    <w:rsid w:val="639245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nhideWhenUsed="0" w:uiPriority="99" w:name="Medium Grid 1"/>
    <w:lsdException w:qFormat="1" w:unhideWhenUsed="0" w:uiPriority="1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nhideWhenUsed="0" w:uiPriority="99" w:name="Colorful Shading Accent 1"/>
    <w:lsdException w:qFormat="1" w:unhideWhenUsed="0" w:uiPriority="34" w:semiHidden="0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uiPriority w:val="0"/>
  </w:style>
  <w:style w:type="paragraph" w:customStyle="1" w:styleId="8">
    <w:name w:val=" Char Char Char"/>
    <w:basedOn w:val="1"/>
    <w:uiPriority w:val="0"/>
  </w:style>
  <w:style w:type="character" w:customStyle="1" w:styleId="9">
    <w:name w:val="批注框文本字符"/>
    <w:link w:val="2"/>
    <w:semiHidden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huazheng\Desktop\20180817&#36215;\&#20013;&#26519;&#38598;&#22242;-&#32844;&#31216;&#35780;&#23457;\2018&#32844;&#31216;&#35780;&#23457;&#36890;&#30693;&#26448;&#26009;&#65293;20180814&#25913;%20&#21457;&#24352;&#37096;&#38271;\2018&#32844;&#31216;&#35780;&#23457;&#36890;&#30693;&#26448;&#26009;&#65293;20180814&#25913;%20&#21457;&#24352;&#37096;&#38271;\&#20013;&#26519;&#20154;&#21147;&#36890;&#30693;6&#21495;%20&#20013;&#26519;&#38598;&#22242;2018&#24180;&#32844;&#31216;&#35780;&#23457;&#36890;&#30693;0827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2012-02-24T08:20:00Z</dcterms:created>
  <dc:creator>zhangdong</dc:creator>
  <cp:lastModifiedBy>sunhuazheng</cp:lastModifiedBy>
  <dcterms:modified xsi:type="dcterms:W3CDTF">2018-08-27T01:19:06Z</dcterms:modified>
  <dc:title>证书（证件）名称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